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8CC94" w14:textId="77777777" w:rsidR="00544491" w:rsidRDefault="00544491" w:rsidP="005444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BOTONER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540D1511" w14:textId="77777777" w:rsidR="00544491" w:rsidRDefault="00544491" w:rsidP="005444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</w:t>
      </w:r>
    </w:p>
    <w:p w14:paraId="14EE1C13" w14:textId="77777777" w:rsidR="00544491" w:rsidRDefault="00544491" w:rsidP="005444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B7B1CA" w14:textId="77777777" w:rsidR="00544491" w:rsidRDefault="00544491" w:rsidP="005444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2C3E4A" w14:textId="77777777" w:rsidR="00544491" w:rsidRDefault="00544491" w:rsidP="005444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Feb.1451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at a meeting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about the cleaning of the city ditches.</w:t>
      </w:r>
    </w:p>
    <w:p w14:paraId="4B5E87A8" w14:textId="77777777" w:rsidR="00544491" w:rsidRDefault="00544491" w:rsidP="005444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(“Coventry </w:t>
      </w:r>
      <w:proofErr w:type="spellStart"/>
      <w:r>
        <w:rPr>
          <w:rFonts w:ascii="Times New Roman" w:hAnsi="Times New Roman" w:cs="Times New Roman"/>
          <w:sz w:val="24"/>
          <w:szCs w:val="24"/>
        </w:rPr>
        <w:t>Leet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Book” p.256)</w:t>
      </w:r>
    </w:p>
    <w:p w14:paraId="04870BA8" w14:textId="77777777" w:rsidR="00544491" w:rsidRDefault="00544491" w:rsidP="005444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D6D46B" w14:textId="77777777" w:rsidR="00544491" w:rsidRDefault="00544491" w:rsidP="005444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9FE30B" w14:textId="77777777" w:rsidR="00544491" w:rsidRPr="00BE661A" w:rsidRDefault="00544491" w:rsidP="005444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2021</w:t>
      </w:r>
    </w:p>
    <w:p w14:paraId="1508F153" w14:textId="0FD5CC21" w:rsidR="00BA00AB" w:rsidRPr="0054449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444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4C009" w14:textId="77777777" w:rsidR="00544491" w:rsidRDefault="00544491" w:rsidP="009139A6">
      <w:r>
        <w:separator/>
      </w:r>
    </w:p>
  </w:endnote>
  <w:endnote w:type="continuationSeparator" w:id="0">
    <w:p w14:paraId="62B3415D" w14:textId="77777777" w:rsidR="00544491" w:rsidRDefault="005444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819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AEC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511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EC4B6" w14:textId="77777777" w:rsidR="00544491" w:rsidRDefault="00544491" w:rsidP="009139A6">
      <w:r>
        <w:separator/>
      </w:r>
    </w:p>
  </w:footnote>
  <w:footnote w:type="continuationSeparator" w:id="0">
    <w:p w14:paraId="6029F2FB" w14:textId="77777777" w:rsidR="00544491" w:rsidRDefault="005444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BBB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FEB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A28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491"/>
    <w:rsid w:val="000666E0"/>
    <w:rsid w:val="002510B7"/>
    <w:rsid w:val="0054449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BF8FB"/>
  <w15:chartTrackingRefBased/>
  <w15:docId w15:val="{ED581F82-685E-4059-B07D-6C645289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2021-04-21T20:07:00Z</dcterms:created>
  <dcterms:modified xsi:type="dcterms:W3CDTF">2021-04-21T20:07:00Z</dcterms:modified>
</cp:coreProperties>
</file>